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Neubau Kita Piesbach - Innenputzarbeiten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26-06-019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Neubau Kita Piesbach - Innenputzarbeiten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